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EAD7" w14:textId="161E1DB0" w:rsidR="006C616D" w:rsidRDefault="00F443AD" w:rsidP="00403C2C">
      <w:pPr>
        <w:pStyle w:val="Heading3"/>
      </w:pPr>
      <w:r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1CD779" wp14:editId="197938E6">
                <wp:simplePos x="0" y="0"/>
                <wp:positionH relativeFrom="column">
                  <wp:posOffset>7147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5080" b="6350"/>
                <wp:wrapTopAndBottom/>
                <wp:docPr id="44060457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30B8A2" w14:textId="54FBE4FD" w:rsidR="0006718D" w:rsidRPr="003D38A3" w:rsidRDefault="0024359D" w:rsidP="0006718D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</w:t>
                            </w:r>
                            <w:r w:rsidR="006A009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</w:t>
                            </w:r>
                            <w:r w:rsidR="000A6E5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890AA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1CD77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.55pt;margin-top:99.2pt;width:107.6pt;height:21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8Dhn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3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" fillcolor="#939597 [3208]" stroked="f" strokeweight=".5pt">
                <v:textbox style="mso-fit-shape-to-text:t">
                  <w:txbxContent>
                    <w:p w14:paraId="3830B8A2" w14:textId="54FBE4FD" w:rsidR="0006718D" w:rsidRPr="003D38A3" w:rsidRDefault="0024359D" w:rsidP="0006718D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</w:t>
                      </w:r>
                      <w:r w:rsidR="006A009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</w:t>
                      </w:r>
                      <w:r w:rsidR="000A6E5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890AA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234152A6" w14:textId="71E97A16" w:rsidR="00A75E2C" w:rsidRPr="00C15937" w:rsidRDefault="00403C2C" w:rsidP="00403C2C">
      <w:pPr>
        <w:pStyle w:val="Heading3"/>
      </w:pPr>
      <w:r w:rsidRPr="00403C2C">
        <w:t xml:space="preserve">This resource aims to </w:t>
      </w:r>
      <w:r w:rsidR="000E120C">
        <w:t xml:space="preserve">support the </w:t>
      </w:r>
      <w:r w:rsidR="00761D4F">
        <w:t>design</w:t>
      </w:r>
      <w:r w:rsidR="000E120C">
        <w:t xml:space="preserve"> of a</w:t>
      </w:r>
      <w:r w:rsidR="00761D4F">
        <w:t xml:space="preserve"> </w:t>
      </w:r>
      <w:r w:rsidR="000106C9">
        <w:t>five</w:t>
      </w:r>
      <w:r w:rsidR="00CC4B2B">
        <w:t>-day</w:t>
      </w:r>
      <w:r w:rsidR="00761D4F">
        <w:t xml:space="preserve"> </w:t>
      </w:r>
      <w:r w:rsidR="000E120C">
        <w:t xml:space="preserve">work </w:t>
      </w:r>
      <w:r w:rsidR="006A0093">
        <w:t>sampling</w:t>
      </w:r>
      <w:r w:rsidR="000E120C">
        <w:t xml:space="preserve"> placement</w:t>
      </w:r>
      <w:r w:rsidRPr="00403C2C">
        <w:t xml:space="preserve">. </w:t>
      </w:r>
      <w:r w:rsidR="00761D4F">
        <w:t xml:space="preserve">An example </w:t>
      </w:r>
      <w:r w:rsidR="000106C9">
        <w:t>five</w:t>
      </w:r>
      <w:r w:rsidR="00CC4B2B">
        <w:t>-day</w:t>
      </w:r>
      <w:r w:rsidR="00B868EE">
        <w:t xml:space="preserve"> schedule with explanations is provided</w:t>
      </w:r>
      <w:r w:rsidR="005C6D6A">
        <w:t xml:space="preserve"> in the Work Experience Framework document. </w:t>
      </w:r>
      <w:r w:rsidR="00B868EE">
        <w:t xml:space="preserve">This resource is </w:t>
      </w:r>
      <w:r w:rsidR="006A0093">
        <w:t>primarily</w:t>
      </w:r>
      <w:r w:rsidR="00B868EE">
        <w:t xml:space="preserve"> designed to be used by industry but can </w:t>
      </w:r>
      <w:r w:rsidR="00CC4B2B">
        <w:t xml:space="preserve">also </w:t>
      </w:r>
      <w:r w:rsidR="00B868EE">
        <w:t>be co-created by teachers and industry</w:t>
      </w:r>
      <w:r w:rsidR="00CC4B2B">
        <w:t xml:space="preserve"> members</w:t>
      </w:r>
      <w:r w:rsidR="00B868EE">
        <w:t xml:space="preserve">. </w:t>
      </w:r>
      <w:r w:rsidR="0006718D"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8E25A" wp14:editId="28038D2F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3175" b="0"/>
                <wp:wrapTopAndBottom/>
                <wp:docPr id="1198558370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540646" w14:textId="3A1A008E" w:rsidR="0006718D" w:rsidRPr="003D38A3" w:rsidRDefault="004E2FAE" w:rsidP="00890AAF">
                            <w:pPr>
                              <w:pStyle w:val="CourseContainedHeader"/>
                              <w:shd w:val="clear" w:color="auto" w:fill="030083" w:themeFill="text1"/>
                            </w:pPr>
                            <w:r>
                              <w:t xml:space="preserve">Work </w:t>
                            </w:r>
                            <w:r w:rsidR="006A0093">
                              <w:t>Sampling</w:t>
                            </w:r>
                            <w:r>
                              <w:t xml:space="preserve"> Placement:</w:t>
                            </w:r>
                            <w:r w:rsidR="0024359D">
                              <w:t xml:space="preserve"> </w:t>
                            </w:r>
                            <w:r w:rsidR="00890AAF">
                              <w:t>5</w:t>
                            </w:r>
                            <w:r w:rsidR="00DD4B54">
                              <w:t>-</w:t>
                            </w:r>
                            <w:r w:rsidR="008B0EFB">
                              <w:t xml:space="preserve">Day </w:t>
                            </w:r>
                            <w:r w:rsidR="00DD4B54">
                              <w:t>Planning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8E25A" id="_x0000_s1027" type="#_x0000_t202" style="position:absolute;margin-left:0;margin-top:120.75pt;width:295.95pt;height:28.4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59540646" w14:textId="3A1A008E" w:rsidR="0006718D" w:rsidRPr="003D38A3" w:rsidRDefault="004E2FAE" w:rsidP="00890AAF">
                      <w:pPr>
                        <w:pStyle w:val="CourseContainedHeader"/>
                        <w:shd w:val="clear" w:color="auto" w:fill="030083" w:themeFill="text1"/>
                      </w:pPr>
                      <w:r>
                        <w:t xml:space="preserve">Work </w:t>
                      </w:r>
                      <w:r w:rsidR="006A0093">
                        <w:t>Sampling</w:t>
                      </w:r>
                      <w:r>
                        <w:t xml:space="preserve"> Placement:</w:t>
                      </w:r>
                      <w:r w:rsidR="0024359D">
                        <w:t xml:space="preserve"> </w:t>
                      </w:r>
                      <w:r w:rsidR="00890AAF">
                        <w:t>5</w:t>
                      </w:r>
                      <w:r w:rsidR="00DD4B54">
                        <w:t>-</w:t>
                      </w:r>
                      <w:r w:rsidR="008B0EFB">
                        <w:t xml:space="preserve">Day </w:t>
                      </w:r>
                      <w:r w:rsidR="00DD4B54">
                        <w:t>Planning Template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843"/>
      </w:tblGrid>
      <w:tr w:rsidR="005E03FA" w:rsidRPr="0049081F" w14:paraId="5E4144B0" w14:textId="77777777" w:rsidTr="00F9709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39597" w:themeFill="accent5"/>
            <w:vAlign w:val="center"/>
          </w:tcPr>
          <w:p w14:paraId="111EE5E9" w14:textId="77777777" w:rsidR="005E03FA" w:rsidRPr="00645F0F" w:rsidRDefault="005E03FA" w:rsidP="00117B2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Created by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39597" w:themeFill="accent5"/>
            <w:vAlign w:val="center"/>
          </w:tcPr>
          <w:p w14:paraId="6966DE8E" w14:textId="7EEDBC7E" w:rsidR="005E03FA" w:rsidRPr="00645F0F" w:rsidRDefault="00F97096" w:rsidP="00117B2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2A74CF4B" w14:textId="77777777" w:rsidR="005E03FA" w:rsidRPr="00645F0F" w:rsidRDefault="005E03FA" w:rsidP="00117B2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For</w:t>
            </w:r>
          </w:p>
        </w:tc>
      </w:tr>
      <w:tr w:rsidR="00912387" w:rsidRPr="0049081F" w14:paraId="58F41217" w14:textId="77777777" w:rsidTr="00B868EE">
        <w:trPr>
          <w:trHeight w:val="229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30083" w:themeFill="text1"/>
            <w:vAlign w:val="center"/>
          </w:tcPr>
          <w:p w14:paraId="08F508FB" w14:textId="6E9A2179" w:rsidR="00912387" w:rsidRPr="0049081F" w:rsidRDefault="00B868EE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  <w:vAlign w:val="center"/>
          </w:tcPr>
          <w:p w14:paraId="3B662E05" w14:textId="7CDE962C" w:rsidR="00912387" w:rsidRPr="0049081F" w:rsidRDefault="00F62113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Plan and outline activities for a three-day </w:t>
            </w:r>
            <w:r w:rsidR="006A0093">
              <w:rPr>
                <w:rFonts w:ascii="Arial" w:hAnsi="Arial" w:cs="Arial"/>
              </w:rPr>
              <w:t xml:space="preserve">work sampling </w:t>
            </w:r>
            <w:r>
              <w:rPr>
                <w:rFonts w:ascii="Arial" w:hAnsi="Arial" w:cs="Arial"/>
              </w:rPr>
              <w:t>placement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B18" w:themeFill="accent4"/>
            <w:vAlign w:val="center"/>
          </w:tcPr>
          <w:p w14:paraId="5A004F6E" w14:textId="4D5FE07B" w:rsidR="00912387" w:rsidRPr="0049081F" w:rsidRDefault="00912387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</w:t>
            </w:r>
          </w:p>
        </w:tc>
      </w:tr>
      <w:tr w:rsidR="00912387" w:rsidRPr="0049081F" w14:paraId="79A4D8C1" w14:textId="77777777" w:rsidTr="00B868EE">
        <w:trPr>
          <w:trHeight w:val="229"/>
        </w:trPr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030083" w:themeFill="text1"/>
            <w:vAlign w:val="center"/>
          </w:tcPr>
          <w:p w14:paraId="1FBBBA68" w14:textId="77777777" w:rsidR="00912387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Merge/>
            <w:vAlign w:val="center"/>
          </w:tcPr>
          <w:p w14:paraId="7FEAD928" w14:textId="77777777" w:rsidR="00912387" w:rsidRPr="0049081F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6F99C844" w14:textId="0AFF3301" w:rsidR="00912387" w:rsidRDefault="00912387" w:rsidP="0091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Family</w:t>
            </w:r>
          </w:p>
        </w:tc>
      </w:tr>
      <w:tr w:rsidR="00912387" w:rsidRPr="0049081F" w14:paraId="220E756E" w14:textId="77777777" w:rsidTr="00B868EE">
        <w:trPr>
          <w:trHeight w:val="229"/>
        </w:trPr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030083" w:themeFill="text1"/>
            <w:vAlign w:val="center"/>
          </w:tcPr>
          <w:p w14:paraId="1DCB15DA" w14:textId="77777777" w:rsidR="00912387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Merge/>
            <w:vAlign w:val="center"/>
          </w:tcPr>
          <w:p w14:paraId="13120BAA" w14:textId="77777777" w:rsidR="00912387" w:rsidRPr="0049081F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FE6601" w:themeFill="accent3"/>
            <w:vAlign w:val="center"/>
          </w:tcPr>
          <w:p w14:paraId="36562677" w14:textId="45D29A35" w:rsidR="00912387" w:rsidRDefault="00912387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</w:t>
            </w:r>
          </w:p>
        </w:tc>
      </w:tr>
    </w:tbl>
    <w:p w14:paraId="2A0E6489" w14:textId="77777777" w:rsidR="00FA39A4" w:rsidRDefault="00FA39A4" w:rsidP="00890AAF">
      <w:pPr>
        <w:pStyle w:val="Heading4"/>
      </w:pPr>
    </w:p>
    <w:p w14:paraId="5214D6FA" w14:textId="38958C87" w:rsidR="00FA39A4" w:rsidRDefault="00BB0EAD" w:rsidP="00890AAF">
      <w:pPr>
        <w:pStyle w:val="Heading4"/>
      </w:pPr>
      <w:r>
        <w:t xml:space="preserve">Work </w:t>
      </w:r>
      <w:r w:rsidR="006A0093">
        <w:t>Sampling Placement</w:t>
      </w:r>
      <w:r>
        <w:t xml:space="preserve"> Details</w:t>
      </w:r>
    </w:p>
    <w:p w14:paraId="04880ED0" w14:textId="7794C3BA" w:rsidR="00FA39A4" w:rsidRDefault="00FA39A4" w:rsidP="00FA39A4">
      <w:pPr>
        <w:rPr>
          <w:lang w:eastAsia="en-AU"/>
        </w:rPr>
      </w:pPr>
      <w:r>
        <w:rPr>
          <w:lang w:eastAsia="en-AU"/>
        </w:rPr>
        <w:t xml:space="preserve">Provide student </w:t>
      </w:r>
      <w:r w:rsidR="00BB0EAD">
        <w:rPr>
          <w:lang w:eastAsia="en-AU"/>
        </w:rPr>
        <w:t>and placement details</w:t>
      </w:r>
      <w:r>
        <w:rPr>
          <w:lang w:eastAsia="en-AU"/>
        </w:rPr>
        <w:t xml:space="preserve"> 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2"/>
        <w:gridCol w:w="7229"/>
      </w:tblGrid>
      <w:tr w:rsidR="00FA39A4" w:rsidRPr="0049081F" w14:paraId="402D2D62" w14:textId="77777777" w:rsidTr="00471C89">
        <w:trPr>
          <w:trHeight w:val="382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72ACFACE" w14:textId="77777777" w:rsidR="00FA39A4" w:rsidRPr="00AF3BCF" w:rsidRDefault="00FA39A4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Student Name</w:t>
            </w: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EA858" w14:textId="77777777" w:rsidR="00FA39A4" w:rsidRPr="00AF3BCF" w:rsidRDefault="00FA39A4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BB0EAD" w:rsidRPr="0049081F" w14:paraId="13575D40" w14:textId="77777777" w:rsidTr="00471C89">
        <w:trPr>
          <w:trHeight w:val="379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0B3BE526" w14:textId="662AA08F" w:rsidR="00BB0EAD" w:rsidRDefault="00BB0EAD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Workplace</w:t>
            </w: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2A6D8" w14:textId="77777777" w:rsidR="00BB0EAD" w:rsidRPr="00AF3BCF" w:rsidRDefault="00BB0EAD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61741103" w14:textId="77777777" w:rsidR="00B63CA0" w:rsidRDefault="00B63CA0" w:rsidP="00890AAF">
      <w:pPr>
        <w:pStyle w:val="Heading4"/>
      </w:pPr>
    </w:p>
    <w:p w14:paraId="1383E471" w14:textId="77777777" w:rsidR="00B63CA0" w:rsidRDefault="00B63CA0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2"/>
          <w:szCs w:val="22"/>
          <w:lang w:eastAsia="en-AU"/>
          <w14:ligatures w14:val="none"/>
        </w:rPr>
      </w:pPr>
      <w:r>
        <w:br w:type="page"/>
      </w:r>
    </w:p>
    <w:p w14:paraId="3B2C09B0" w14:textId="2FC0EDDE" w:rsidR="00FA39A4" w:rsidRDefault="00890AAF" w:rsidP="00890AAF">
      <w:pPr>
        <w:pStyle w:val="Heading4"/>
      </w:pPr>
      <w:r>
        <w:lastRenderedPageBreak/>
        <w:t>5</w:t>
      </w:r>
      <w:r w:rsidR="00B63CA0">
        <w:t xml:space="preserve">-day Work </w:t>
      </w:r>
      <w:r w:rsidR="006A0093">
        <w:t>Sampling Placement</w:t>
      </w:r>
      <w:r w:rsidR="00B63CA0">
        <w:t xml:space="preserve"> Schedule</w:t>
      </w:r>
    </w:p>
    <w:p w14:paraId="289C4D2C" w14:textId="77777777" w:rsidR="00B63CA0" w:rsidRPr="00B63CA0" w:rsidRDefault="00B63CA0" w:rsidP="00B63CA0">
      <w:pPr>
        <w:rPr>
          <w:lang w:eastAsia="en-AU"/>
        </w:rPr>
      </w:pPr>
    </w:p>
    <w:p w14:paraId="237C7A95" w14:textId="2EA1E3A1" w:rsidR="00FA39A4" w:rsidRDefault="00890AAF" w:rsidP="00890AAF">
      <w:pPr>
        <w:pStyle w:val="Heading4"/>
      </w:pPr>
      <w:r>
        <w:rPr>
          <w:noProof/>
          <w14:ligatures w14:val="standardContextual"/>
        </w:rPr>
        <w:drawing>
          <wp:inline distT="0" distB="0" distL="0" distR="0" wp14:anchorId="13A657C8" wp14:editId="24FDA397">
            <wp:extent cx="6253480" cy="3901265"/>
            <wp:effectExtent l="0" t="0" r="0" b="0"/>
            <wp:docPr id="368885784" name="Picture 3" descr="A calendar with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885784" name="Picture 3" descr="A calendar with different colored squares&#10;&#10;AI-generated content may be incorrect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7" t="7745" r="4092" b="10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335" cy="3917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0C772F" w14:textId="2658B772" w:rsidR="00A75E2C" w:rsidRDefault="00A75E2C">
      <w:pPr>
        <w:spacing w:before="0" w:after="0"/>
        <w:rPr>
          <w:lang w:eastAsia="en-AU"/>
        </w:rPr>
      </w:pPr>
    </w:p>
    <w:p w14:paraId="7653706C" w14:textId="77777777" w:rsidR="00B63CA0" w:rsidRDefault="00B63CA0">
      <w:pPr>
        <w:spacing w:before="0" w:after="0"/>
      </w:pPr>
    </w:p>
    <w:sectPr w:rsidR="00B63CA0" w:rsidSect="00391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9162A" w14:textId="77777777" w:rsidR="002D7D74" w:rsidRDefault="002D7D74" w:rsidP="009125CB">
      <w:r>
        <w:separator/>
      </w:r>
    </w:p>
    <w:p w14:paraId="5D73ECC6" w14:textId="77777777" w:rsidR="002D7D74" w:rsidRDefault="002D7D74" w:rsidP="009125CB"/>
    <w:p w14:paraId="434F4584" w14:textId="77777777" w:rsidR="002D7D74" w:rsidRDefault="002D7D74" w:rsidP="009125CB"/>
    <w:p w14:paraId="532ABB68" w14:textId="77777777" w:rsidR="002D7D74" w:rsidRDefault="002D7D74" w:rsidP="009125CB"/>
  </w:endnote>
  <w:endnote w:type="continuationSeparator" w:id="0">
    <w:p w14:paraId="0E715EB1" w14:textId="77777777" w:rsidR="002D7D74" w:rsidRDefault="002D7D74" w:rsidP="009125CB">
      <w:r>
        <w:continuationSeparator/>
      </w:r>
    </w:p>
    <w:p w14:paraId="2E4A58E2" w14:textId="77777777" w:rsidR="002D7D74" w:rsidRDefault="002D7D74" w:rsidP="009125CB"/>
    <w:p w14:paraId="7540B2DC" w14:textId="77777777" w:rsidR="002D7D74" w:rsidRDefault="002D7D74" w:rsidP="009125CB"/>
    <w:p w14:paraId="4E1A9D2E" w14:textId="77777777" w:rsidR="002D7D74" w:rsidRDefault="002D7D74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1F1D47C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5713A51" w14:textId="77777777" w:rsidR="00052A11" w:rsidRDefault="00052A11" w:rsidP="009125CB"/>
  <w:p w14:paraId="53D701C7" w14:textId="77777777" w:rsidR="00FD0A76" w:rsidRDefault="00FD0A76" w:rsidP="009125CB"/>
  <w:p w14:paraId="7A6C23A7" w14:textId="77777777" w:rsidR="00FD0A76" w:rsidRDefault="00FD0A76" w:rsidP="009125CB"/>
  <w:p w14:paraId="21A0C13F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7127433E" w14:textId="77777777" w:rsidTr="62420DE9">
      <w:trPr>
        <w:trHeight w:val="255"/>
      </w:trPr>
      <w:tc>
        <w:tcPr>
          <w:tcW w:w="3828" w:type="dxa"/>
          <w:vAlign w:val="bottom"/>
        </w:tcPr>
        <w:p w14:paraId="4FF8E10B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9DE4215" w14:textId="4136164B" w:rsidR="002E1B9C" w:rsidRPr="0071425C" w:rsidRDefault="62420DE9" w:rsidP="62420DE9">
          <w:pPr>
            <w:pStyle w:val="FooterMiddle"/>
            <w:rPr>
              <w:noProof/>
            </w:rPr>
          </w:pPr>
          <w:r>
            <w:t xml:space="preserve">Last updated </w:t>
          </w:r>
          <w:r w:rsidR="002E1B9C">
            <w:fldChar w:fldCharType="begin"/>
          </w:r>
          <w:r w:rsidR="002E1B9C">
            <w:instrText xml:space="preserve"> DATE \@ "d MMMM yyyy" </w:instrText>
          </w:r>
          <w:r w:rsidR="002E1B9C">
            <w:fldChar w:fldCharType="separate"/>
          </w:r>
          <w:r w:rsidR="000106C9">
            <w:rPr>
              <w:noProof/>
            </w:rPr>
            <w:t>26 August 2025</w:t>
          </w:r>
          <w:r w:rsidR="002E1B9C">
            <w:fldChar w:fldCharType="end"/>
          </w:r>
        </w:p>
      </w:tc>
      <w:tc>
        <w:tcPr>
          <w:tcW w:w="3685" w:type="dxa"/>
          <w:vAlign w:val="bottom"/>
        </w:tcPr>
        <w:p w14:paraId="7E99E65C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0A4B8A0D" w14:textId="77777777" w:rsidR="002E1B9C" w:rsidRPr="0071425C" w:rsidRDefault="002E1B9C" w:rsidP="009125CB">
    <w:pPr>
      <w:pStyle w:val="Footer"/>
    </w:pPr>
  </w:p>
  <w:p w14:paraId="0EFBD730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7DC9" w14:textId="77777777" w:rsidR="005E0024" w:rsidRPr="0071425C" w:rsidRDefault="005E0024" w:rsidP="009125CB">
    <w:pPr>
      <w:pStyle w:val="Footer"/>
    </w:pPr>
  </w:p>
  <w:p w14:paraId="093C5B7E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0ACD4" w14:textId="77777777" w:rsidR="002D7D74" w:rsidRDefault="002D7D74" w:rsidP="009125CB">
      <w:r>
        <w:separator/>
      </w:r>
    </w:p>
    <w:p w14:paraId="04B304FB" w14:textId="77777777" w:rsidR="002D7D74" w:rsidRDefault="002D7D74" w:rsidP="009125CB"/>
    <w:p w14:paraId="62D2BAFE" w14:textId="77777777" w:rsidR="002D7D74" w:rsidRDefault="002D7D74" w:rsidP="009125CB"/>
    <w:p w14:paraId="495C89C0" w14:textId="77777777" w:rsidR="002D7D74" w:rsidRDefault="002D7D74" w:rsidP="009125CB"/>
  </w:footnote>
  <w:footnote w:type="continuationSeparator" w:id="0">
    <w:p w14:paraId="47C5B0BE" w14:textId="77777777" w:rsidR="002D7D74" w:rsidRDefault="002D7D74" w:rsidP="009125CB">
      <w:r>
        <w:continuationSeparator/>
      </w:r>
    </w:p>
    <w:p w14:paraId="061A5526" w14:textId="77777777" w:rsidR="002D7D74" w:rsidRDefault="002D7D74" w:rsidP="009125CB"/>
    <w:p w14:paraId="3B414A67" w14:textId="77777777" w:rsidR="002D7D74" w:rsidRDefault="002D7D74" w:rsidP="009125CB"/>
    <w:p w14:paraId="52D022B7" w14:textId="77777777" w:rsidR="002D7D74" w:rsidRDefault="002D7D74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58315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1B9E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0CC63AA" wp14:editId="0C1834F2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21E0E" w14:textId="77777777" w:rsidR="002E1B9C" w:rsidRPr="002E1B9C" w:rsidRDefault="002E1B9C" w:rsidP="009125CB">
    <w:pPr>
      <w:pStyle w:val="FooterRight"/>
      <w:rPr>
        <w:noProof/>
      </w:rPr>
    </w:pPr>
  </w:p>
  <w:p w14:paraId="4F27A539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76AC30"/>
    <w:multiLevelType w:val="hybridMultilevel"/>
    <w:tmpl w:val="FFFFFFFF"/>
    <w:lvl w:ilvl="0" w:tplc="B3344A1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6BCE5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1024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32F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3AF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C7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4E7C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EBF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722C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D0FEE3"/>
    <w:multiLevelType w:val="hybridMultilevel"/>
    <w:tmpl w:val="FFFFFFFF"/>
    <w:lvl w:ilvl="0" w:tplc="BA002AA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91726C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52F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ACBC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EE6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3CA6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3EC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AA1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E6B4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D228F"/>
    <w:multiLevelType w:val="hybridMultilevel"/>
    <w:tmpl w:val="17628D68"/>
    <w:lvl w:ilvl="0" w:tplc="B3344A1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D205ED9"/>
    <w:multiLevelType w:val="hybridMultilevel"/>
    <w:tmpl w:val="82F67F44"/>
    <w:lvl w:ilvl="0" w:tplc="B3344A16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65F73"/>
    <w:multiLevelType w:val="hybridMultilevel"/>
    <w:tmpl w:val="85AA2DB0"/>
    <w:lvl w:ilvl="0" w:tplc="B3344A16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F94FD1"/>
    <w:multiLevelType w:val="hybridMultilevel"/>
    <w:tmpl w:val="6AA0F056"/>
    <w:lvl w:ilvl="0" w:tplc="B3344A16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A25F4"/>
    <w:multiLevelType w:val="hybridMultilevel"/>
    <w:tmpl w:val="CDDC1818"/>
    <w:lvl w:ilvl="0" w:tplc="B3344A16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5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7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</w:abstractNum>
  <w:abstractNum w:abstractNumId="2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46D18"/>
    <w:multiLevelType w:val="hybridMultilevel"/>
    <w:tmpl w:val="2612FD0C"/>
    <w:lvl w:ilvl="0" w:tplc="B3344A1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1BF62"/>
    <w:multiLevelType w:val="hybridMultilevel"/>
    <w:tmpl w:val="FFFFFFFF"/>
    <w:lvl w:ilvl="0" w:tplc="2D625FC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0B002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14B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1803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403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8D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86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968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40C6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FD71F"/>
    <w:multiLevelType w:val="hybridMultilevel"/>
    <w:tmpl w:val="FFFFFFFF"/>
    <w:lvl w:ilvl="0" w:tplc="B9022312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B1E8915A">
      <w:start w:val="1"/>
      <w:numFmt w:val="lowerLetter"/>
      <w:lvlText w:val="%2."/>
      <w:lvlJc w:val="left"/>
      <w:pPr>
        <w:ind w:left="1440" w:hanging="360"/>
      </w:pPr>
    </w:lvl>
    <w:lvl w:ilvl="2" w:tplc="95403636">
      <w:start w:val="1"/>
      <w:numFmt w:val="lowerRoman"/>
      <w:lvlText w:val="%3."/>
      <w:lvlJc w:val="right"/>
      <w:pPr>
        <w:ind w:left="2160" w:hanging="180"/>
      </w:pPr>
    </w:lvl>
    <w:lvl w:ilvl="3" w:tplc="1A9E96EE">
      <w:start w:val="1"/>
      <w:numFmt w:val="decimal"/>
      <w:lvlText w:val="%4."/>
      <w:lvlJc w:val="left"/>
      <w:pPr>
        <w:ind w:left="2880" w:hanging="360"/>
      </w:pPr>
    </w:lvl>
    <w:lvl w:ilvl="4" w:tplc="8DD23AEE">
      <w:start w:val="1"/>
      <w:numFmt w:val="lowerLetter"/>
      <w:lvlText w:val="%5."/>
      <w:lvlJc w:val="left"/>
      <w:pPr>
        <w:ind w:left="3600" w:hanging="360"/>
      </w:pPr>
    </w:lvl>
    <w:lvl w:ilvl="5" w:tplc="1DBE8A7A">
      <w:start w:val="1"/>
      <w:numFmt w:val="lowerRoman"/>
      <w:lvlText w:val="%6."/>
      <w:lvlJc w:val="right"/>
      <w:pPr>
        <w:ind w:left="4320" w:hanging="180"/>
      </w:pPr>
    </w:lvl>
    <w:lvl w:ilvl="6" w:tplc="04DA9956">
      <w:start w:val="1"/>
      <w:numFmt w:val="decimal"/>
      <w:lvlText w:val="%7."/>
      <w:lvlJc w:val="left"/>
      <w:pPr>
        <w:ind w:left="5040" w:hanging="360"/>
      </w:pPr>
    </w:lvl>
    <w:lvl w:ilvl="7" w:tplc="111CCACE">
      <w:start w:val="1"/>
      <w:numFmt w:val="lowerLetter"/>
      <w:lvlText w:val="%8."/>
      <w:lvlJc w:val="left"/>
      <w:pPr>
        <w:ind w:left="5760" w:hanging="360"/>
      </w:pPr>
    </w:lvl>
    <w:lvl w:ilvl="8" w:tplc="CA9A25B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6"/>
  </w:num>
  <w:num w:numId="2" w16cid:durableId="890966164">
    <w:abstractNumId w:val="21"/>
  </w:num>
  <w:num w:numId="3" w16cid:durableId="1776317215">
    <w:abstractNumId w:val="40"/>
  </w:num>
  <w:num w:numId="4" w16cid:durableId="1534071080">
    <w:abstractNumId w:val="35"/>
  </w:num>
  <w:num w:numId="5" w16cid:durableId="1673219778">
    <w:abstractNumId w:val="18"/>
  </w:num>
  <w:num w:numId="6" w16cid:durableId="1200585890">
    <w:abstractNumId w:val="34"/>
  </w:num>
  <w:num w:numId="7" w16cid:durableId="1908228620">
    <w:abstractNumId w:val="24"/>
  </w:num>
  <w:num w:numId="8" w16cid:durableId="1147357831">
    <w:abstractNumId w:val="32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8"/>
  </w:num>
  <w:num w:numId="20" w16cid:durableId="181164802">
    <w:abstractNumId w:val="29"/>
  </w:num>
  <w:num w:numId="21" w16cid:durableId="1705398770">
    <w:abstractNumId w:val="14"/>
  </w:num>
  <w:num w:numId="22" w16cid:durableId="881602498">
    <w:abstractNumId w:val="36"/>
  </w:num>
  <w:num w:numId="23" w16cid:durableId="156463920">
    <w:abstractNumId w:val="26"/>
  </w:num>
  <w:num w:numId="24" w16cid:durableId="1812669698">
    <w:abstractNumId w:val="9"/>
  </w:num>
  <w:num w:numId="25" w16cid:durableId="1072124832">
    <w:abstractNumId w:val="17"/>
  </w:num>
  <w:num w:numId="26" w16cid:durableId="28071360">
    <w:abstractNumId w:val="38"/>
  </w:num>
  <w:num w:numId="27" w16cid:durableId="509024134">
    <w:abstractNumId w:val="19"/>
  </w:num>
  <w:num w:numId="28" w16cid:durableId="474566187">
    <w:abstractNumId w:val="41"/>
  </w:num>
  <w:num w:numId="29" w16cid:durableId="1597324625">
    <w:abstractNumId w:val="13"/>
  </w:num>
  <w:num w:numId="30" w16cid:durableId="1760828359">
    <w:abstractNumId w:val="30"/>
  </w:num>
  <w:num w:numId="31" w16cid:durableId="1351758974">
    <w:abstractNumId w:val="31"/>
  </w:num>
  <w:num w:numId="32" w16cid:durableId="2112775992">
    <w:abstractNumId w:val="15"/>
  </w:num>
  <w:num w:numId="33" w16cid:durableId="3359696">
    <w:abstractNumId w:val="23"/>
  </w:num>
  <w:num w:numId="34" w16cid:durableId="917907554">
    <w:abstractNumId w:val="27"/>
  </w:num>
  <w:num w:numId="35" w16cid:durableId="1935822219">
    <w:abstractNumId w:val="39"/>
  </w:num>
  <w:num w:numId="36" w16cid:durableId="1179537948">
    <w:abstractNumId w:val="25"/>
  </w:num>
  <w:num w:numId="37" w16cid:durableId="75712448">
    <w:abstractNumId w:val="20"/>
  </w:num>
  <w:num w:numId="38" w16cid:durableId="19480872">
    <w:abstractNumId w:val="33"/>
  </w:num>
  <w:num w:numId="39" w16cid:durableId="2039508371">
    <w:abstractNumId w:val="10"/>
  </w:num>
  <w:num w:numId="40" w16cid:durableId="2072149994">
    <w:abstractNumId w:val="12"/>
  </w:num>
  <w:num w:numId="41" w16cid:durableId="866941015">
    <w:abstractNumId w:val="37"/>
  </w:num>
  <w:num w:numId="42" w16cid:durableId="1665011907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3E"/>
    <w:rsid w:val="00004350"/>
    <w:rsid w:val="000106C9"/>
    <w:rsid w:val="000175FA"/>
    <w:rsid w:val="000212CC"/>
    <w:rsid w:val="000272C0"/>
    <w:rsid w:val="00027675"/>
    <w:rsid w:val="00027B8E"/>
    <w:rsid w:val="000302EE"/>
    <w:rsid w:val="00035D0D"/>
    <w:rsid w:val="00041F7C"/>
    <w:rsid w:val="00047E11"/>
    <w:rsid w:val="00050FAD"/>
    <w:rsid w:val="00051820"/>
    <w:rsid w:val="00052A11"/>
    <w:rsid w:val="000618D8"/>
    <w:rsid w:val="00062725"/>
    <w:rsid w:val="0006692A"/>
    <w:rsid w:val="00066B68"/>
    <w:rsid w:val="0006718D"/>
    <w:rsid w:val="000712D2"/>
    <w:rsid w:val="00075DAC"/>
    <w:rsid w:val="00077690"/>
    <w:rsid w:val="000853F0"/>
    <w:rsid w:val="00085C52"/>
    <w:rsid w:val="000A1CF3"/>
    <w:rsid w:val="000A34CC"/>
    <w:rsid w:val="000A4E56"/>
    <w:rsid w:val="000A6E52"/>
    <w:rsid w:val="000B040E"/>
    <w:rsid w:val="000D4351"/>
    <w:rsid w:val="000E120C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250BB"/>
    <w:rsid w:val="00141964"/>
    <w:rsid w:val="00151747"/>
    <w:rsid w:val="0015728A"/>
    <w:rsid w:val="001612E2"/>
    <w:rsid w:val="00162878"/>
    <w:rsid w:val="00171235"/>
    <w:rsid w:val="00171BD9"/>
    <w:rsid w:val="00177312"/>
    <w:rsid w:val="00182E0E"/>
    <w:rsid w:val="001A6357"/>
    <w:rsid w:val="001B0D76"/>
    <w:rsid w:val="001B1387"/>
    <w:rsid w:val="001B2BF3"/>
    <w:rsid w:val="001B6367"/>
    <w:rsid w:val="001C0F1B"/>
    <w:rsid w:val="001C3CEF"/>
    <w:rsid w:val="001C489D"/>
    <w:rsid w:val="001C5376"/>
    <w:rsid w:val="001D2442"/>
    <w:rsid w:val="001D2D84"/>
    <w:rsid w:val="001F0E0F"/>
    <w:rsid w:val="001F2F98"/>
    <w:rsid w:val="001F76B5"/>
    <w:rsid w:val="00202BBF"/>
    <w:rsid w:val="002075FB"/>
    <w:rsid w:val="002122DB"/>
    <w:rsid w:val="00212845"/>
    <w:rsid w:val="00216500"/>
    <w:rsid w:val="002176A7"/>
    <w:rsid w:val="002201D7"/>
    <w:rsid w:val="002229F0"/>
    <w:rsid w:val="002426A1"/>
    <w:rsid w:val="0024359D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B576B"/>
    <w:rsid w:val="002C291D"/>
    <w:rsid w:val="002D3356"/>
    <w:rsid w:val="002D662D"/>
    <w:rsid w:val="002D6A26"/>
    <w:rsid w:val="002D7D74"/>
    <w:rsid w:val="002E1B9C"/>
    <w:rsid w:val="002F0D7B"/>
    <w:rsid w:val="002F3745"/>
    <w:rsid w:val="00305D6E"/>
    <w:rsid w:val="00313FA9"/>
    <w:rsid w:val="00322F4E"/>
    <w:rsid w:val="003231B0"/>
    <w:rsid w:val="003277D4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1C7B"/>
    <w:rsid w:val="003B48CA"/>
    <w:rsid w:val="003B5C78"/>
    <w:rsid w:val="003C4C4E"/>
    <w:rsid w:val="003D03DD"/>
    <w:rsid w:val="003D38A3"/>
    <w:rsid w:val="003D6B5B"/>
    <w:rsid w:val="003D7C42"/>
    <w:rsid w:val="00403C2C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54F0A"/>
    <w:rsid w:val="0047737A"/>
    <w:rsid w:val="00483FF1"/>
    <w:rsid w:val="00484C9F"/>
    <w:rsid w:val="004921B5"/>
    <w:rsid w:val="00492B94"/>
    <w:rsid w:val="004A3C2A"/>
    <w:rsid w:val="004A7807"/>
    <w:rsid w:val="004B4E0F"/>
    <w:rsid w:val="004B4F0B"/>
    <w:rsid w:val="004B598F"/>
    <w:rsid w:val="004C762F"/>
    <w:rsid w:val="004D1731"/>
    <w:rsid w:val="004D1A24"/>
    <w:rsid w:val="004D3588"/>
    <w:rsid w:val="004E08E2"/>
    <w:rsid w:val="004E2FAE"/>
    <w:rsid w:val="00501743"/>
    <w:rsid w:val="00502852"/>
    <w:rsid w:val="00507D95"/>
    <w:rsid w:val="00536ADD"/>
    <w:rsid w:val="005433A1"/>
    <w:rsid w:val="0054568C"/>
    <w:rsid w:val="00547EA7"/>
    <w:rsid w:val="00557095"/>
    <w:rsid w:val="005603F8"/>
    <w:rsid w:val="00563C2F"/>
    <w:rsid w:val="0056467D"/>
    <w:rsid w:val="00571DAA"/>
    <w:rsid w:val="00586167"/>
    <w:rsid w:val="00590D2F"/>
    <w:rsid w:val="005936A4"/>
    <w:rsid w:val="005A0867"/>
    <w:rsid w:val="005A4965"/>
    <w:rsid w:val="005B7C7A"/>
    <w:rsid w:val="005C6D6A"/>
    <w:rsid w:val="005D0C09"/>
    <w:rsid w:val="005E0024"/>
    <w:rsid w:val="005E00D2"/>
    <w:rsid w:val="005E03F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45F0F"/>
    <w:rsid w:val="00662805"/>
    <w:rsid w:val="006642F1"/>
    <w:rsid w:val="0066645B"/>
    <w:rsid w:val="00671BAF"/>
    <w:rsid w:val="00680894"/>
    <w:rsid w:val="00680EC9"/>
    <w:rsid w:val="00682D74"/>
    <w:rsid w:val="006852F1"/>
    <w:rsid w:val="006858AA"/>
    <w:rsid w:val="00692E9E"/>
    <w:rsid w:val="006A0093"/>
    <w:rsid w:val="006A1CE5"/>
    <w:rsid w:val="006A2860"/>
    <w:rsid w:val="006A3D4A"/>
    <w:rsid w:val="006A4AAA"/>
    <w:rsid w:val="006A4E1E"/>
    <w:rsid w:val="006A5581"/>
    <w:rsid w:val="006C41D3"/>
    <w:rsid w:val="006C5386"/>
    <w:rsid w:val="006C616D"/>
    <w:rsid w:val="006D47DB"/>
    <w:rsid w:val="006D588E"/>
    <w:rsid w:val="006F41C2"/>
    <w:rsid w:val="00705358"/>
    <w:rsid w:val="0070683E"/>
    <w:rsid w:val="0071425C"/>
    <w:rsid w:val="00717028"/>
    <w:rsid w:val="007312AE"/>
    <w:rsid w:val="00734686"/>
    <w:rsid w:val="0073530C"/>
    <w:rsid w:val="007449C6"/>
    <w:rsid w:val="007450AC"/>
    <w:rsid w:val="00752CD6"/>
    <w:rsid w:val="00761D4F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4CC0"/>
    <w:rsid w:val="007A52B5"/>
    <w:rsid w:val="007A5C53"/>
    <w:rsid w:val="007C3CAB"/>
    <w:rsid w:val="007C6219"/>
    <w:rsid w:val="007D1388"/>
    <w:rsid w:val="007D3DCD"/>
    <w:rsid w:val="007E1382"/>
    <w:rsid w:val="007E3336"/>
    <w:rsid w:val="007E3B2F"/>
    <w:rsid w:val="0080551A"/>
    <w:rsid w:val="008074CB"/>
    <w:rsid w:val="00810025"/>
    <w:rsid w:val="0082109F"/>
    <w:rsid w:val="00837177"/>
    <w:rsid w:val="008430AC"/>
    <w:rsid w:val="00845389"/>
    <w:rsid w:val="008477F9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0AAF"/>
    <w:rsid w:val="0089265E"/>
    <w:rsid w:val="008A0FB4"/>
    <w:rsid w:val="008A30ED"/>
    <w:rsid w:val="008B0EFB"/>
    <w:rsid w:val="008B4827"/>
    <w:rsid w:val="008B5D06"/>
    <w:rsid w:val="008B5E00"/>
    <w:rsid w:val="008C3DE1"/>
    <w:rsid w:val="008C3FDC"/>
    <w:rsid w:val="008C6121"/>
    <w:rsid w:val="008D0421"/>
    <w:rsid w:val="008E3A0B"/>
    <w:rsid w:val="008F08A0"/>
    <w:rsid w:val="008F3896"/>
    <w:rsid w:val="008F558B"/>
    <w:rsid w:val="008F5BB6"/>
    <w:rsid w:val="00902CDE"/>
    <w:rsid w:val="00912387"/>
    <w:rsid w:val="009125CB"/>
    <w:rsid w:val="00913F0F"/>
    <w:rsid w:val="00924B81"/>
    <w:rsid w:val="00931E52"/>
    <w:rsid w:val="00941FC8"/>
    <w:rsid w:val="00971393"/>
    <w:rsid w:val="00971CF7"/>
    <w:rsid w:val="009830F0"/>
    <w:rsid w:val="00993F21"/>
    <w:rsid w:val="009A12D4"/>
    <w:rsid w:val="009A70AE"/>
    <w:rsid w:val="009A7A96"/>
    <w:rsid w:val="009B7DE6"/>
    <w:rsid w:val="009C2321"/>
    <w:rsid w:val="009C72A4"/>
    <w:rsid w:val="009D0DEE"/>
    <w:rsid w:val="009F3CD4"/>
    <w:rsid w:val="009F40EA"/>
    <w:rsid w:val="009F7DA1"/>
    <w:rsid w:val="00A02A53"/>
    <w:rsid w:val="00A12386"/>
    <w:rsid w:val="00A15B74"/>
    <w:rsid w:val="00A251FA"/>
    <w:rsid w:val="00A37E25"/>
    <w:rsid w:val="00A472B4"/>
    <w:rsid w:val="00A5187F"/>
    <w:rsid w:val="00A55A65"/>
    <w:rsid w:val="00A567CC"/>
    <w:rsid w:val="00A628FA"/>
    <w:rsid w:val="00A66CFB"/>
    <w:rsid w:val="00A72564"/>
    <w:rsid w:val="00A72A80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C1B53"/>
    <w:rsid w:val="00AE7B2D"/>
    <w:rsid w:val="00AF3BCF"/>
    <w:rsid w:val="00B06C89"/>
    <w:rsid w:val="00B07553"/>
    <w:rsid w:val="00B125A5"/>
    <w:rsid w:val="00B230D0"/>
    <w:rsid w:val="00B300C7"/>
    <w:rsid w:val="00B3336D"/>
    <w:rsid w:val="00B42C75"/>
    <w:rsid w:val="00B54146"/>
    <w:rsid w:val="00B550E5"/>
    <w:rsid w:val="00B553E9"/>
    <w:rsid w:val="00B620DE"/>
    <w:rsid w:val="00B63CA0"/>
    <w:rsid w:val="00B830BE"/>
    <w:rsid w:val="00B868EE"/>
    <w:rsid w:val="00B90D53"/>
    <w:rsid w:val="00B93E02"/>
    <w:rsid w:val="00BA3965"/>
    <w:rsid w:val="00BB0C81"/>
    <w:rsid w:val="00BB0EAD"/>
    <w:rsid w:val="00BB43A1"/>
    <w:rsid w:val="00BC2DE8"/>
    <w:rsid w:val="00BC3CE8"/>
    <w:rsid w:val="00BD0263"/>
    <w:rsid w:val="00BE01A9"/>
    <w:rsid w:val="00BE319F"/>
    <w:rsid w:val="00BE41F9"/>
    <w:rsid w:val="00BE4638"/>
    <w:rsid w:val="00BF24A2"/>
    <w:rsid w:val="00BF4FDC"/>
    <w:rsid w:val="00C01B33"/>
    <w:rsid w:val="00C01C76"/>
    <w:rsid w:val="00C06B69"/>
    <w:rsid w:val="00C13582"/>
    <w:rsid w:val="00C15937"/>
    <w:rsid w:val="00C162FC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663C8"/>
    <w:rsid w:val="00C76D62"/>
    <w:rsid w:val="00C86F22"/>
    <w:rsid w:val="00CA65AA"/>
    <w:rsid w:val="00CB1767"/>
    <w:rsid w:val="00CB3D39"/>
    <w:rsid w:val="00CB5C2D"/>
    <w:rsid w:val="00CB5EAF"/>
    <w:rsid w:val="00CC0317"/>
    <w:rsid w:val="00CC39CB"/>
    <w:rsid w:val="00CC4B2B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26AAF"/>
    <w:rsid w:val="00D4502D"/>
    <w:rsid w:val="00D644A1"/>
    <w:rsid w:val="00D73BB3"/>
    <w:rsid w:val="00D74634"/>
    <w:rsid w:val="00D75823"/>
    <w:rsid w:val="00D81CDC"/>
    <w:rsid w:val="00D82E27"/>
    <w:rsid w:val="00D85CD9"/>
    <w:rsid w:val="00D901BB"/>
    <w:rsid w:val="00D90FD9"/>
    <w:rsid w:val="00D95B8C"/>
    <w:rsid w:val="00DA6E77"/>
    <w:rsid w:val="00DB579B"/>
    <w:rsid w:val="00DB7DF2"/>
    <w:rsid w:val="00DC1C30"/>
    <w:rsid w:val="00DD4B54"/>
    <w:rsid w:val="00DD7274"/>
    <w:rsid w:val="00DE3F30"/>
    <w:rsid w:val="00DE4A9E"/>
    <w:rsid w:val="00DF3426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4575"/>
    <w:rsid w:val="00E35763"/>
    <w:rsid w:val="00E465A3"/>
    <w:rsid w:val="00E6673C"/>
    <w:rsid w:val="00E708AA"/>
    <w:rsid w:val="00E72BDD"/>
    <w:rsid w:val="00E83DD1"/>
    <w:rsid w:val="00E85470"/>
    <w:rsid w:val="00E926B1"/>
    <w:rsid w:val="00EA2E19"/>
    <w:rsid w:val="00EB32A7"/>
    <w:rsid w:val="00EC0B55"/>
    <w:rsid w:val="00EC2049"/>
    <w:rsid w:val="00EC7599"/>
    <w:rsid w:val="00ED409B"/>
    <w:rsid w:val="00EE0706"/>
    <w:rsid w:val="00EE0E37"/>
    <w:rsid w:val="00EE2F6D"/>
    <w:rsid w:val="00EE56B2"/>
    <w:rsid w:val="00EE7F3F"/>
    <w:rsid w:val="00EF4E8E"/>
    <w:rsid w:val="00EF54C6"/>
    <w:rsid w:val="00EF6E3C"/>
    <w:rsid w:val="00F003BD"/>
    <w:rsid w:val="00F047B8"/>
    <w:rsid w:val="00F20559"/>
    <w:rsid w:val="00F218F9"/>
    <w:rsid w:val="00F2279A"/>
    <w:rsid w:val="00F24144"/>
    <w:rsid w:val="00F249B8"/>
    <w:rsid w:val="00F25905"/>
    <w:rsid w:val="00F32579"/>
    <w:rsid w:val="00F4152F"/>
    <w:rsid w:val="00F41BD9"/>
    <w:rsid w:val="00F443AD"/>
    <w:rsid w:val="00F47E1B"/>
    <w:rsid w:val="00F54697"/>
    <w:rsid w:val="00F549BD"/>
    <w:rsid w:val="00F62113"/>
    <w:rsid w:val="00F6273E"/>
    <w:rsid w:val="00F712E2"/>
    <w:rsid w:val="00F8498E"/>
    <w:rsid w:val="00F922F8"/>
    <w:rsid w:val="00F97096"/>
    <w:rsid w:val="00FA39A4"/>
    <w:rsid w:val="00FA4D70"/>
    <w:rsid w:val="00FA5703"/>
    <w:rsid w:val="00FB0097"/>
    <w:rsid w:val="00FB381C"/>
    <w:rsid w:val="00FB5E5A"/>
    <w:rsid w:val="00FB7D34"/>
    <w:rsid w:val="00FC6E33"/>
    <w:rsid w:val="00FC7768"/>
    <w:rsid w:val="00FD0055"/>
    <w:rsid w:val="00FD0A4B"/>
    <w:rsid w:val="00FD0A76"/>
    <w:rsid w:val="00FD3CC1"/>
    <w:rsid w:val="00FD422C"/>
    <w:rsid w:val="00FD5BA3"/>
    <w:rsid w:val="00FE2407"/>
    <w:rsid w:val="00FF6CF0"/>
    <w:rsid w:val="6242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DDC29"/>
  <w15:chartTrackingRefBased/>
  <w15:docId w15:val="{F9B395CC-23A0-B04B-94CE-D3619131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03C2C"/>
    <w:pPr>
      <w:spacing w:before="0"/>
      <w:outlineLvl w:val="2"/>
    </w:pPr>
    <w:rPr>
      <w:rFonts w:ascii="Arial" w:eastAsia="Times New Roman" w:hAnsi="Arial" w:cs="Arial"/>
      <w:color w:val="000000"/>
      <w:kern w:val="0"/>
      <w:sz w:val="22"/>
      <w:szCs w:val="22"/>
      <w:shd w:val="clear" w:color="auto" w:fill="FFFFFF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890AAF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qFormat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03C2C"/>
    <w:rPr>
      <w:rFonts w:ascii="Arial" w:eastAsia="Times New Roman" w:hAnsi="Arial" w:cs="Arial"/>
      <w:color w:val="000000"/>
      <w:kern w:val="0"/>
      <w:sz w:val="22"/>
      <w:szCs w:val="2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890AAF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A75E2C"/>
    <w:pPr>
      <w:spacing w:before="60" w:after="60"/>
      <w:mirrorIndents/>
      <w:jc w:val="center"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uiPriority w:val="39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styleId="Title">
    <w:name w:val="Title"/>
    <w:basedOn w:val="Normal"/>
    <w:next w:val="Normal"/>
    <w:link w:val="TitleChar"/>
    <w:uiPriority w:val="10"/>
    <w:qFormat/>
    <w:rsid w:val="004A780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80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ighannnesswilson/Downloads/MSQ36165_ResourceTemplates_WorkSheet%20(1)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0BDE9B74CBE34AB04AB5393FA51959" ma:contentTypeVersion="14" ma:contentTypeDescription="Create a new document." ma:contentTypeScope="" ma:versionID="fcd42887b37d02b6db36ab51e02e9053">
  <xsd:schema xmlns:xsd="http://www.w3.org/2001/XMLSchema" xmlns:xs="http://www.w3.org/2001/XMLSchema" xmlns:p="http://schemas.microsoft.com/office/2006/metadata/properties" xmlns:ns2="c94bc46e-422f-4a6a-8ac5-05ea68472c95" xmlns:ns3="96c0539a-8aba-45dd-ac83-8dc21eaf9a70" targetNamespace="http://schemas.microsoft.com/office/2006/metadata/properties" ma:root="true" ma:fieldsID="570da602667759228527d831dd20c529" ns2:_="" ns3:_="">
    <xsd:import namespace="c94bc46e-422f-4a6a-8ac5-05ea68472c95"/>
    <xsd:import namespace="96c0539a-8aba-45dd-ac83-8dc21eaf9a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c46e-422f-4a6a-8ac5-05ea68472c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b38a4a9-7397-48a1-b74f-79de11e99f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0539a-8aba-45dd-ac83-8dc21eaf9a7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d954e2-f631-4131-8100-1938443d7f1e}" ma:internalName="TaxCatchAll" ma:showField="CatchAllData" ma:web="96c0539a-8aba-45dd-ac83-8dc21eaf9a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c0539a-8aba-45dd-ac83-8dc21eaf9a70" xsi:nil="true"/>
    <lcf76f155ced4ddcb4097134ff3c332f xmlns="c94bc46e-422f-4a6a-8ac5-05ea68472c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C2E7C5-489F-414F-839C-99243DCE87C7}"/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 (1).dotx</Template>
  <TotalTime>3</TotalTime>
  <Pages>2</Pages>
  <Words>86</Words>
  <Characters>492</Characters>
  <Application>Microsoft Office Word</Application>
  <DocSecurity>0</DocSecurity>
  <Lines>4</Lines>
  <Paragraphs>1</Paragraphs>
  <ScaleCrop>false</ScaleCrop>
  <Manager/>
  <Company/>
  <LinksUpToDate>false</LinksUpToDate>
  <CharactersWithSpaces>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Leighann Ness Wilson</dc:creator>
  <cp:keywords/>
  <dc:description/>
  <cp:lastModifiedBy>Natasha Arthars</cp:lastModifiedBy>
  <cp:revision>4</cp:revision>
  <dcterms:created xsi:type="dcterms:W3CDTF">2025-08-26T01:07:00Z</dcterms:created>
  <dcterms:modified xsi:type="dcterms:W3CDTF">2025-08-26T02:47:00Z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0x010100420BDE9B74CBE34AB04AB5393FA51959</vt:lpwstr>
  </property>
  <property fmtid="{D5CDD505-2E9C-101B-9397-08002B2CF9AE}" pid="3" name="MediaServiceImageTags">
    <vt:lpwstr/>
  </property>
</Properties>
</file>